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573"/>
      </w:tblGrid>
      <w:tr w:rsidR="002F054A" w:rsidRPr="003B7C5A" w:rsidTr="00934CBA">
        <w:trPr>
          <w:trHeight w:val="617"/>
          <w:tblHeader/>
        </w:trPr>
        <w:tc>
          <w:tcPr>
            <w:tcW w:w="938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B51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34CBA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B42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B4297" w:rsidRDefault="00FB4297" w:rsidP="00FB42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934CBA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357A7C" w:rsidRDefault="002F054A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57A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น.ส.กุลธิดา   แพทย์พันธุ์</w:t>
            </w:r>
          </w:p>
          <w:p w:rsidR="00357A7C" w:rsidRDefault="00357A7C" w:rsidP="00357A7C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น.ส.ประภารัช   ทิพย์สงเคราะห์</w:t>
            </w:r>
            <w:r w:rsidRPr="00DA48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</w:p>
          <w:p w:rsidR="00357A7C" w:rsidRDefault="00357A7C" w:rsidP="00357A7C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น.ส.ลลนา    อำมร</w:t>
            </w:r>
            <w:r w:rsidRPr="00DA48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</w:p>
          <w:p w:rsidR="00453A01" w:rsidRPr="00357A7C" w:rsidRDefault="00357A7C" w:rsidP="00357A7C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น.ส.ชฎายุ   อินทะเสโน</w:t>
            </w:r>
            <w:r w:rsidRPr="00DA48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</w:tcBorders>
          </w:tcPr>
          <w:p w:rsidR="00357A7C" w:rsidRDefault="002F054A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A7C">
              <w:rPr>
                <w:rFonts w:ascii="TH SarabunPSK" w:hAnsi="TH SarabunPSK" w:cs="TH SarabunPSK"/>
                <w:sz w:val="30"/>
                <w:szCs w:val="30"/>
                <w:cs/>
              </w:rPr>
              <w:t>0 2039</w:t>
            </w:r>
            <w:r w:rsidR="00357A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5539</w:t>
            </w:r>
          </w:p>
          <w:p w:rsidR="00357A7C" w:rsidRDefault="00357A7C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5547</w:t>
            </w:r>
          </w:p>
          <w:p w:rsidR="00357A7C" w:rsidRDefault="00357A7C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5549</w:t>
            </w:r>
          </w:p>
          <w:p w:rsidR="00453A01" w:rsidRPr="00357A7C" w:rsidRDefault="00357A7C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0 2039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5548</w:t>
            </w:r>
          </w:p>
        </w:tc>
      </w:tr>
      <w:tr w:rsidR="002F054A" w:rsidRPr="003B7C5A" w:rsidTr="00934CBA">
        <w:tc>
          <w:tcPr>
            <w:tcW w:w="5812" w:type="dxa"/>
            <w:gridSpan w:val="2"/>
            <w:tcBorders>
              <w:right w:val="nil"/>
            </w:tcBorders>
          </w:tcPr>
          <w:p w:rsidR="00357A7C" w:rsidRDefault="002F054A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57A7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57A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นางนวรัตน์ 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ป้องสงวน</w:t>
            </w:r>
          </w:p>
          <w:p w:rsidR="006C7B37" w:rsidRPr="00142932" w:rsidRDefault="00357A7C" w:rsidP="00142932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น.ส.กรุณา 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ต่อเติม</w:t>
            </w:r>
          </w:p>
        </w:tc>
        <w:tc>
          <w:tcPr>
            <w:tcW w:w="3573" w:type="dxa"/>
            <w:tcBorders>
              <w:left w:val="nil"/>
            </w:tcBorders>
          </w:tcPr>
          <w:p w:rsidR="00357A7C" w:rsidRDefault="00D849B7" w:rsidP="00357A7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A7C">
              <w:rPr>
                <w:rFonts w:ascii="TH SarabunPSK" w:hAnsi="TH SarabunPSK" w:cs="TH SarabunPSK"/>
                <w:sz w:val="30"/>
                <w:szCs w:val="30"/>
                <w:cs/>
              </w:rPr>
              <w:t>0 2039</w:t>
            </w:r>
            <w:r w:rsidR="00357A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57A7C"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5551</w:t>
            </w:r>
          </w:p>
          <w:p w:rsidR="006C7B37" w:rsidRPr="00357A7C" w:rsidRDefault="00357A7C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0 2039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A48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5536</w:t>
            </w:r>
          </w:p>
        </w:tc>
      </w:tr>
      <w:tr w:rsidR="002F054A" w:rsidRPr="003B7C5A" w:rsidTr="00934CBA">
        <w:trPr>
          <w:trHeight w:val="2183"/>
        </w:trPr>
        <w:tc>
          <w:tcPr>
            <w:tcW w:w="9385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7217D" w:rsidRPr="002647C1" w:rsidRDefault="00C7217D" w:rsidP="00C7217D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="00E20C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สำนัก/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C7217D" w:rsidRDefault="00C7217D" w:rsidP="00C7217D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ทั้งนี้ให้สำนัก/หน่วยงานได้ค้นคว้าหาข้อมูลเพิ่มเติมในการจัดท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ำมาตรการ/แนวทางการประหยัดพลังงาน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934CBA">
        <w:trPr>
          <w:trHeight w:val="3254"/>
        </w:trPr>
        <w:tc>
          <w:tcPr>
            <w:tcW w:w="9385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A155E3" w:rsidRPr="003B7C5A" w:rsidTr="00C7217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217D" w:rsidRPr="00C7217D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มาดำเนินการจัดทำมาตรการ/แนวทางการประหยัดพลังงานไฟฟ้าของสำนัก/หน่วยงานของปีงบประมาณ พ.ศ. 2562 โดยผู้อำนวยการสำนัก/หน่วยงานให้ความเห็นชอบ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pacing w:val="6"/>
                      <w:sz w:val="32"/>
                      <w:szCs w:val="32"/>
                      <w:cs/>
                    </w:rPr>
                    <w:t>จัดทำ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C7217D" w:rsidRPr="003B7C5A" w:rsidTr="00C7217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934CBA">
        <w:trPr>
          <w:trHeight w:val="2242"/>
        </w:trPr>
        <w:tc>
          <w:tcPr>
            <w:tcW w:w="9385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7217D">
              <w:trPr>
                <w:trHeight w:val="982"/>
                <w:jc w:val="center"/>
              </w:trPr>
              <w:tc>
                <w:tcPr>
                  <w:tcW w:w="3499" w:type="dxa"/>
                </w:tcPr>
                <w:p w:rsidR="004032BC" w:rsidRPr="00B26A52" w:rsidRDefault="00C7217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C7217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A308F" w:rsidP="0065523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A308F" w:rsidP="00934CB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2.00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A308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34CBA" w:rsidTr="00934CBA">
        <w:tblPrEx>
          <w:tblLook w:val="01E0" w:firstRow="1" w:lastRow="1" w:firstColumn="1" w:lastColumn="1" w:noHBand="0" w:noVBand="0"/>
        </w:tblPrEx>
        <w:trPr>
          <w:trHeight w:val="792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Default="00934C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</w:p>
          <w:p w:rsidR="00934CBA" w:rsidRDefault="00070C5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4CB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34C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934CBA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นำข้อเสนอแนะไปใช้ในการกำหนดแนวทางในการพัฒนาปรับปรุงมาตรการ</w:t>
            </w:r>
          </w:p>
          <w:p w:rsidR="00934CBA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070C5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 จัดทำมาตรการ/แนวทางการประหยัดพลังงานไฟฟ้าของสำนัก</w:t>
            </w:r>
          </w:p>
          <w:p w:rsidR="00934CBA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070C5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 w:rsidRPr="00070C5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เผยแพร่มาตรการให้ข้าราชการลูกจ้า</w:t>
            </w:r>
            <w:r w:rsidR="002E7D25" w:rsidRPr="00070C5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ง</w:t>
            </w:r>
            <w:r w:rsidRPr="00070C5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ประจำในสำนักได้ทราบโดยทั่วกัน พร้อมมีเอกสารอ้างอิงในการเผยแพร่</w:t>
            </w:r>
          </w:p>
        </w:tc>
      </w:tr>
      <w:tr w:rsidR="00934CBA" w:rsidTr="00934CBA">
        <w:tblPrEx>
          <w:tblLook w:val="01E0" w:firstRow="1" w:lastRow="1" w:firstColumn="1" w:lastColumn="1" w:noHBand="0" w:noVBand="0"/>
        </w:tblPrEx>
        <w:trPr>
          <w:trHeight w:val="903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Default="00934C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934CBA" w:rsidRDefault="00934CBA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070C5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ผู้อำนวยการและบุคลากรในสำนักฯ ร่วมมือกันปฏิบัติตามมาตรการ/แนวทางการประหยัดพลังงาน</w:t>
            </w:r>
          </w:p>
        </w:tc>
      </w:tr>
      <w:tr w:rsidR="00934CBA" w:rsidTr="00934CBA">
        <w:tblPrEx>
          <w:tblLook w:val="01E0" w:firstRow="1" w:lastRow="1" w:firstColumn="1" w:lastColumn="1" w:noHBand="0" w:noVBand="0"/>
        </w:tblPrEx>
        <w:trPr>
          <w:trHeight w:val="880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Default="00934C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</w:t>
            </w:r>
          </w:p>
          <w:p w:rsidR="00934CBA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070C5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ปิดไฟและเครื่องคอมพิวเตอร์ได้ไม่หมดทั้งสำนัก เพราะมีบางคน/กลุ่มงานยังมีการทำงานอยู่</w:t>
            </w:r>
          </w:p>
        </w:tc>
      </w:tr>
      <w:tr w:rsidR="00934CBA" w:rsidTr="00934CBA">
        <w:tblPrEx>
          <w:tblLook w:val="01E0" w:firstRow="1" w:lastRow="1" w:firstColumn="1" w:lastColumn="1" w:noHBand="0" w:noVBand="0"/>
        </w:tblPrEx>
        <w:trPr>
          <w:trHeight w:val="919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BA" w:rsidRDefault="00934CB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34CBA" w:rsidRDefault="00934CBA" w:rsidP="00070C55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70C55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รายงานสรุปผลสำเร็จของการดำเนินการตามมาตรการ/แนวทาง เสนอผู้อำนวยการรับทราบ</w:t>
            </w:r>
          </w:p>
          <w:p w:rsidR="00070C55" w:rsidRDefault="00070C55" w:rsidP="00070C55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/แนวทางการประหยัดพลังงานไฟฟ้าของสำนัก</w:t>
            </w:r>
            <w:r w:rsidRPr="00070C55">
              <w:rPr>
                <w:rFonts w:ascii="TH SarabunPSK" w:hAnsi="TH SarabunPSK" w:cs="TH SarabunPSK"/>
                <w:sz w:val="30"/>
                <w:szCs w:val="30"/>
                <w:cs/>
              </w:rPr>
              <w:t>ประสานและส่งเสริมกิจการอุดมศึกษา</w:t>
            </w:r>
          </w:p>
          <w:p w:rsidR="00070C55" w:rsidRPr="00070C55" w:rsidRDefault="00070C55" w:rsidP="00070C55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เอกสารการเผยแพร่มาตรการ</w:t>
            </w:r>
            <w:r w:rsidRPr="00070C5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ให้ข้าราชการลูกจ้า</w:t>
            </w:r>
            <w:r w:rsidRPr="00070C5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ง</w:t>
            </w:r>
            <w:r w:rsidRPr="00070C5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ประจำในสำนัก</w:t>
            </w:r>
            <w:r w:rsidRPr="00070C55">
              <w:rPr>
                <w:rFonts w:ascii="TH SarabunPSK" w:hAnsi="TH SarabunPSK" w:cs="TH SarabunPSK"/>
                <w:sz w:val="30"/>
                <w:szCs w:val="30"/>
                <w:cs/>
              </w:rPr>
              <w:t>ประสานและส่งเสริมกิจการอุดมศึกษา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  <w:cs/>
        </w:rPr>
      </w:pPr>
    </w:p>
    <w:sectPr w:rsidR="000C3FE0" w:rsidRPr="00910253" w:rsidSect="002706DF">
      <w:headerReference w:type="default" r:id="rId8"/>
      <w:footerReference w:type="even" r:id="rId9"/>
      <w:pgSz w:w="11906" w:h="16838"/>
      <w:pgMar w:top="1388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525" w:rsidRDefault="00E51525">
      <w:r>
        <w:separator/>
      </w:r>
    </w:p>
  </w:endnote>
  <w:endnote w:type="continuationSeparator" w:id="0">
    <w:p w:rsidR="00E51525" w:rsidRDefault="00E5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525" w:rsidRDefault="00E51525">
      <w:r>
        <w:separator/>
      </w:r>
    </w:p>
  </w:footnote>
  <w:footnote w:type="continuationSeparator" w:id="0">
    <w:p w:rsidR="00E51525" w:rsidRDefault="00E5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02A7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7A7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02A7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7A7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E9509CF"/>
    <w:multiLevelType w:val="hybridMultilevel"/>
    <w:tmpl w:val="24A40104"/>
    <w:lvl w:ilvl="0" w:tplc="5358A6CA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0C55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293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06DF"/>
    <w:rsid w:val="002847E9"/>
    <w:rsid w:val="002A6F53"/>
    <w:rsid w:val="002D07A9"/>
    <w:rsid w:val="002D0F9B"/>
    <w:rsid w:val="002D2958"/>
    <w:rsid w:val="002D67F4"/>
    <w:rsid w:val="002E66C7"/>
    <w:rsid w:val="002E7D25"/>
    <w:rsid w:val="002F054A"/>
    <w:rsid w:val="002F0A94"/>
    <w:rsid w:val="00335C4D"/>
    <w:rsid w:val="003430B3"/>
    <w:rsid w:val="00344219"/>
    <w:rsid w:val="0034641C"/>
    <w:rsid w:val="00356974"/>
    <w:rsid w:val="00357A7C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0863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F1157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5232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6849"/>
    <w:rsid w:val="008D27EB"/>
    <w:rsid w:val="008E45ED"/>
    <w:rsid w:val="008E67FD"/>
    <w:rsid w:val="008F2F4D"/>
    <w:rsid w:val="008F792A"/>
    <w:rsid w:val="00900054"/>
    <w:rsid w:val="00902A76"/>
    <w:rsid w:val="00910253"/>
    <w:rsid w:val="009332B8"/>
    <w:rsid w:val="00934CBA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217D"/>
    <w:rsid w:val="00CB511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0CE5"/>
    <w:rsid w:val="00E36CAD"/>
    <w:rsid w:val="00E379B3"/>
    <w:rsid w:val="00E40020"/>
    <w:rsid w:val="00E51525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308F"/>
    <w:rsid w:val="00FB168E"/>
    <w:rsid w:val="00FB2183"/>
    <w:rsid w:val="00FB4297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1CF1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6BE26-CF15-4BAF-8FAF-C6FC2CDD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9</cp:revision>
  <cp:lastPrinted>2019-06-11T08:39:00Z</cp:lastPrinted>
  <dcterms:created xsi:type="dcterms:W3CDTF">2019-04-10T01:02:00Z</dcterms:created>
  <dcterms:modified xsi:type="dcterms:W3CDTF">2019-06-11T09:27:00Z</dcterms:modified>
</cp:coreProperties>
</file>